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4AF0077D" w:rsidR="008841E3" w:rsidRPr="003B5F20" w:rsidRDefault="00357A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202А_325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27D38082" w:rsidR="008841E3" w:rsidRPr="003B5F20" w:rsidRDefault="007A32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2116904</w:t>
            </w:r>
          </w:p>
        </w:tc>
      </w:tr>
    </w:tbl>
    <w:p w14:paraId="34D40EBE" w14:textId="77777777" w:rsidR="008841E3" w:rsidRPr="003B5F20" w:rsidRDefault="00AD429D">
      <w:pPr>
        <w:spacing w:line="276" w:lineRule="auto"/>
        <w:ind w:right="-1"/>
        <w:jc w:val="left"/>
        <w:rPr>
          <w:sz w:val="26"/>
          <w:szCs w:val="26"/>
        </w:rPr>
      </w:pPr>
      <w:r w:rsidRPr="003B5F20">
        <w:rPr>
          <w:sz w:val="26"/>
          <w:szCs w:val="26"/>
        </w:rPr>
        <w:t xml:space="preserve">            </w:t>
      </w:r>
      <w:bookmarkStart w:id="0" w:name="_GoBack"/>
      <w:bookmarkEnd w:id="0"/>
    </w:p>
    <w:p w14:paraId="34D40EBF" w14:textId="77777777"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 xml:space="preserve">_____________________________________ </w:t>
      </w:r>
    </w:p>
    <w:p w14:paraId="34D40EC0" w14:textId="77777777"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_____________________________________</w:t>
      </w:r>
    </w:p>
    <w:p w14:paraId="34D40EC1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ab/>
        <w:t xml:space="preserve">_______________________ /_____________ </w:t>
      </w:r>
    </w:p>
    <w:p w14:paraId="34D40EC2" w14:textId="77777777" w:rsidR="008841E3" w:rsidRPr="003B5F20" w:rsidRDefault="00AD429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“_______” ___________________ 20_____ г.</w:t>
      </w:r>
    </w:p>
    <w:p w14:paraId="34D40EC3" w14:textId="77777777" w:rsidR="008841E3" w:rsidRPr="003B5F20" w:rsidRDefault="008841E3"/>
    <w:p w14:paraId="34D40EC4" w14:textId="77777777" w:rsidR="008841E3" w:rsidRPr="003B5F20" w:rsidRDefault="008841E3"/>
    <w:p w14:paraId="34D40EC5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77777777" w:rsidR="008841E3" w:rsidRPr="003B5F20" w:rsidRDefault="00AD429D">
      <w:pPr>
        <w:ind w:firstLine="0"/>
        <w:jc w:val="center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 xml:space="preserve">на поставку </w:t>
      </w:r>
      <w:r w:rsidRPr="003B5F20">
        <w:rPr>
          <w:b/>
          <w:bCs/>
          <w:sz w:val="26"/>
          <w:szCs w:val="26"/>
        </w:rPr>
        <w:t>линейной арматуры и гасителей вибрации</w:t>
      </w:r>
      <w:r w:rsidRPr="003B5F20">
        <w:rPr>
          <w:b/>
          <w:sz w:val="26"/>
          <w:szCs w:val="26"/>
        </w:rPr>
        <w:t xml:space="preserve"> </w:t>
      </w:r>
    </w:p>
    <w:p w14:paraId="34D40EC8" w14:textId="58412B1A" w:rsidR="008841E3" w:rsidRPr="003B5F20" w:rsidRDefault="0055138B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94C4D" w:rsidRPr="003B5F20">
        <w:rPr>
          <w:b/>
          <w:sz w:val="26"/>
          <w:szCs w:val="26"/>
        </w:rPr>
        <w:t xml:space="preserve">Проводник </w:t>
      </w:r>
      <w:r w:rsidR="00294C4D" w:rsidRPr="00294C4D">
        <w:rPr>
          <w:b/>
          <w:sz w:val="26"/>
          <w:szCs w:val="26"/>
        </w:rPr>
        <w:t>ЗП</w:t>
      </w:r>
      <w:proofErr w:type="gramStart"/>
      <w:r w:rsidR="00294C4D" w:rsidRPr="00294C4D">
        <w:rPr>
          <w:b/>
          <w:sz w:val="26"/>
          <w:szCs w:val="26"/>
        </w:rPr>
        <w:t>1</w:t>
      </w:r>
      <w:proofErr w:type="gramEnd"/>
      <w:r w:rsidR="00294C4D" w:rsidRPr="00294C4D">
        <w:rPr>
          <w:b/>
          <w:sz w:val="26"/>
          <w:szCs w:val="26"/>
        </w:rPr>
        <w:t xml:space="preserve"> 27.0002-43</w:t>
      </w:r>
      <w:r>
        <w:rPr>
          <w:b/>
          <w:sz w:val="26"/>
          <w:szCs w:val="26"/>
        </w:rPr>
        <w:t>) (или эквивалент) Лот № 202A</w:t>
      </w:r>
      <w:r w:rsidR="00AD429D" w:rsidRPr="003B5F20">
        <w:rPr>
          <w:b/>
          <w:sz w:val="26"/>
          <w:szCs w:val="26"/>
        </w:rPr>
        <w:t xml:space="preserve"> </w:t>
      </w:r>
    </w:p>
    <w:p w14:paraId="34D40EC9" w14:textId="77777777" w:rsidR="008841E3" w:rsidRPr="003B5F20" w:rsidRDefault="008841E3">
      <w:pPr>
        <w:spacing w:line="276" w:lineRule="auto"/>
        <w:ind w:firstLine="709"/>
        <w:rPr>
          <w:sz w:val="24"/>
          <w:szCs w:val="24"/>
        </w:rPr>
      </w:pPr>
    </w:p>
    <w:p w14:paraId="34D40ECA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4887FEA7" w14:textId="77777777" w:rsidR="00357ACC" w:rsidRDefault="00357ACC" w:rsidP="00357ACC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34D40ECC" w14:textId="7021A767" w:rsidR="008841E3" w:rsidRPr="003B5F20" w:rsidRDefault="00E65E9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62011A1" wp14:editId="6DCABFDE">
            <wp:extent cx="4933666" cy="15690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1-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766" cy="158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7A329F" w:rsidRPr="00134282" w14:paraId="17F5663C" w14:textId="77777777" w:rsidTr="00357ACC">
        <w:tc>
          <w:tcPr>
            <w:tcW w:w="10740" w:type="dxa"/>
            <w:gridSpan w:val="4"/>
          </w:tcPr>
          <w:p w14:paraId="4F9EBE3F" w14:textId="170D3339" w:rsidR="007A329F" w:rsidRP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 w:rsidRPr="007A329F">
              <w:rPr>
                <w:b/>
              </w:rPr>
              <w:t>Заземляющий проводник ЗП</w:t>
            </w:r>
            <w:proofErr w:type="gramStart"/>
            <w:r w:rsidRPr="007A329F">
              <w:rPr>
                <w:b/>
              </w:rPr>
              <w:t>1</w:t>
            </w:r>
            <w:proofErr w:type="gramEnd"/>
            <w:r w:rsidRPr="007A329F">
              <w:rPr>
                <w:b/>
              </w:rPr>
              <w:t xml:space="preserve"> 27.0002-43.</w:t>
            </w:r>
          </w:p>
        </w:tc>
      </w:tr>
      <w:tr w:rsidR="007A329F" w14:paraId="75D14B58" w14:textId="77777777" w:rsidTr="00357ACC">
        <w:tc>
          <w:tcPr>
            <w:tcW w:w="2151" w:type="dxa"/>
          </w:tcPr>
          <w:p w14:paraId="3C5FBC20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3FC0F789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68E5096D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35A77F74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 xml:space="preserve">Масса ед., </w:t>
            </w:r>
            <w:proofErr w:type="gramStart"/>
            <w:r>
              <w:t>кг</w:t>
            </w:r>
            <w:proofErr w:type="gramEnd"/>
          </w:p>
        </w:tc>
      </w:tr>
      <w:tr w:rsidR="007A329F" w14:paraId="512927C7" w14:textId="77777777" w:rsidTr="00357ACC">
        <w:tc>
          <w:tcPr>
            <w:tcW w:w="2151" w:type="dxa"/>
          </w:tcPr>
          <w:p w14:paraId="794476BC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528C0F98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10</w:t>
            </w:r>
          </w:p>
        </w:tc>
        <w:tc>
          <w:tcPr>
            <w:tcW w:w="2151" w:type="dxa"/>
          </w:tcPr>
          <w:p w14:paraId="623F1973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29C04BD0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</w:t>
            </w:r>
          </w:p>
        </w:tc>
      </w:tr>
      <w:tr w:rsidR="007A329F" w14:paraId="6B36162C" w14:textId="77777777" w:rsidTr="00357ACC">
        <w:tc>
          <w:tcPr>
            <w:tcW w:w="2151" w:type="dxa"/>
          </w:tcPr>
          <w:p w14:paraId="32E7E67E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05824A84" w14:textId="649E1D3D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5x60</w:t>
            </w:r>
          </w:p>
        </w:tc>
        <w:tc>
          <w:tcPr>
            <w:tcW w:w="2151" w:type="dxa"/>
          </w:tcPr>
          <w:p w14:paraId="72715C27" w14:textId="39EE645D" w:rsidR="007A329F" w:rsidRDefault="00E805B5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01E938D6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</w:t>
            </w:r>
          </w:p>
        </w:tc>
      </w:tr>
      <w:tr w:rsidR="007A329F" w14:paraId="523E0F18" w14:textId="77777777" w:rsidTr="00357ACC">
        <w:tc>
          <w:tcPr>
            <w:tcW w:w="10740" w:type="dxa"/>
            <w:gridSpan w:val="4"/>
          </w:tcPr>
          <w:p w14:paraId="14FD8B2D" w14:textId="77777777" w:rsidR="007A329F" w:rsidRPr="008264DE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5DD10B32" w14:textId="77777777" w:rsidR="007A329F" w:rsidRPr="008264DE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 xml:space="preserve">Катеты швов </w:t>
            </w:r>
            <w:proofErr w:type="spellStart"/>
            <w:r w:rsidRPr="008264DE">
              <w:rPr>
                <w:sz w:val="24"/>
                <w:szCs w:val="24"/>
              </w:rPr>
              <w:t>kf</w:t>
            </w:r>
            <w:proofErr w:type="spellEnd"/>
            <w:r w:rsidRPr="008264DE">
              <w:rPr>
                <w:sz w:val="24"/>
                <w:szCs w:val="24"/>
              </w:rPr>
              <w:t xml:space="preserve"> =5 мм.</w:t>
            </w:r>
          </w:p>
          <w:p w14:paraId="37A772CD" w14:textId="77777777" w:rsidR="007A329F" w:rsidRPr="008264DE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2. Проводник ЗП</w:t>
            </w:r>
            <w:proofErr w:type="gramStart"/>
            <w:r w:rsidRPr="008264DE">
              <w:rPr>
                <w:sz w:val="24"/>
                <w:szCs w:val="24"/>
              </w:rPr>
              <w:t>1</w:t>
            </w:r>
            <w:proofErr w:type="gramEnd"/>
            <w:r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2DEC030F" w14:textId="77777777" w:rsidR="007A329F" w:rsidRDefault="007A329F" w:rsidP="00A4256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3. Масса ЗП</w:t>
            </w:r>
            <w:proofErr w:type="gramStart"/>
            <w:r w:rsidRPr="008264DE">
              <w:rPr>
                <w:sz w:val="24"/>
                <w:szCs w:val="24"/>
              </w:rPr>
              <w:t>1</w:t>
            </w:r>
            <w:proofErr w:type="gramEnd"/>
            <w:r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34D40ED5" w14:textId="77777777" w:rsidR="008841E3" w:rsidRPr="003B5F20" w:rsidRDefault="008841E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4D40EE1" w14:textId="3F5F11F0" w:rsidR="008841E3" w:rsidRPr="00357ACC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57ACC">
        <w:rPr>
          <w:sz w:val="24"/>
          <w:szCs w:val="24"/>
        </w:rPr>
        <w:tab/>
      </w:r>
      <w:r w:rsidRPr="00357ACC">
        <w:rPr>
          <w:sz w:val="24"/>
          <w:szCs w:val="24"/>
        </w:rPr>
        <w:tab/>
      </w:r>
      <w:r w:rsidR="0055138B" w:rsidRPr="00357ACC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55138B" w:rsidRPr="00357ACC">
        <w:rPr>
          <w:sz w:val="24"/>
          <w:szCs w:val="24"/>
        </w:rPr>
        <w:t>Россети</w:t>
      </w:r>
      <w:proofErr w:type="spellEnd"/>
      <w:r w:rsidR="0055138B" w:rsidRPr="00357ACC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0FBB05F" w14:textId="0FF35A2C" w:rsidR="00357ACC" w:rsidRDefault="00357ACC" w:rsidP="00357AC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57ACC">
        <w:rPr>
          <w:sz w:val="24"/>
          <w:szCs w:val="24"/>
        </w:rPr>
        <w:t>ТУ 3449-001-52819896-2010 «Арматура линейная».</w:t>
      </w:r>
    </w:p>
    <w:p w14:paraId="34D40EE4" w14:textId="42AA07A0" w:rsidR="008841E3" w:rsidRPr="003B5F20" w:rsidRDefault="00AD429D" w:rsidP="00357AC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40F01" w14:textId="77777777" w:rsidR="008841E3" w:rsidRPr="003B5F20" w:rsidRDefault="008841E3">
      <w:pPr>
        <w:rPr>
          <w:sz w:val="26"/>
          <w:szCs w:val="26"/>
        </w:rPr>
      </w:pPr>
    </w:p>
    <w:p w14:paraId="34D40F02" w14:textId="77777777" w:rsidR="008841E3" w:rsidRPr="003B5F20" w:rsidRDefault="008841E3">
      <w:pPr>
        <w:rPr>
          <w:sz w:val="26"/>
          <w:szCs w:val="26"/>
        </w:rPr>
      </w:pPr>
    </w:p>
    <w:p w14:paraId="34D40F03" w14:textId="77777777" w:rsidR="008841E3" w:rsidRPr="003B5F20" w:rsidRDefault="00AD429D">
      <w:pPr>
        <w:ind w:firstLine="0"/>
        <w:rPr>
          <w:sz w:val="26"/>
          <w:szCs w:val="26"/>
        </w:rPr>
      </w:pPr>
      <w:r w:rsidRPr="003B5F20">
        <w:rPr>
          <w:sz w:val="26"/>
          <w:szCs w:val="26"/>
        </w:rPr>
        <w:lastRenderedPageBreak/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D40F04" w14:textId="77777777" w:rsidR="008841E3" w:rsidRPr="003B5F20" w:rsidRDefault="00AD429D">
      <w:pPr>
        <w:ind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4D40F0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</w:t>
      </w:r>
    </w:p>
    <w:p w14:paraId="34D40F06" w14:textId="77777777" w:rsidR="008841E3" w:rsidRPr="003B5F20" w:rsidRDefault="008841E3">
      <w:pPr>
        <w:ind w:firstLine="0"/>
        <w:rPr>
          <w:sz w:val="26"/>
          <w:szCs w:val="26"/>
        </w:rPr>
      </w:pPr>
    </w:p>
    <w:sectPr w:rsidR="008841E3" w:rsidRPr="003B5F20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D4ABE" w14:textId="77777777" w:rsidR="006C4AA9" w:rsidRDefault="006C4AA9">
      <w:r>
        <w:separator/>
      </w:r>
    </w:p>
  </w:endnote>
  <w:endnote w:type="continuationSeparator" w:id="0">
    <w:p w14:paraId="4ED062F5" w14:textId="77777777" w:rsidR="006C4AA9" w:rsidRDefault="006C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E2D26" w14:textId="77777777" w:rsidR="006C4AA9" w:rsidRDefault="006C4AA9">
      <w:r>
        <w:separator/>
      </w:r>
    </w:p>
  </w:footnote>
  <w:footnote w:type="continuationSeparator" w:id="0">
    <w:p w14:paraId="0B40F2F2" w14:textId="77777777" w:rsidR="006C4AA9" w:rsidRDefault="006C4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34D32"/>
    <w:rsid w:val="00075B83"/>
    <w:rsid w:val="001167C5"/>
    <w:rsid w:val="00294C4D"/>
    <w:rsid w:val="00357ACC"/>
    <w:rsid w:val="003B5F20"/>
    <w:rsid w:val="00433A6F"/>
    <w:rsid w:val="0055138B"/>
    <w:rsid w:val="00653729"/>
    <w:rsid w:val="006C4AA9"/>
    <w:rsid w:val="007A329F"/>
    <w:rsid w:val="008841E3"/>
    <w:rsid w:val="008B4CD0"/>
    <w:rsid w:val="009E5B29"/>
    <w:rsid w:val="009F6B63"/>
    <w:rsid w:val="00AD429D"/>
    <w:rsid w:val="00B20D34"/>
    <w:rsid w:val="00E02163"/>
    <w:rsid w:val="00E65E9D"/>
    <w:rsid w:val="00E805B5"/>
    <w:rsid w:val="00E93048"/>
    <w:rsid w:val="00F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357AC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357AC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32AF0-C586-44E2-9E4D-BA7ADC49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931</Words>
  <Characters>7001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13</cp:revision>
  <cp:lastPrinted>2010-09-30T13:29:00Z</cp:lastPrinted>
  <dcterms:created xsi:type="dcterms:W3CDTF">2022-12-29T12:26:00Z</dcterms:created>
  <dcterms:modified xsi:type="dcterms:W3CDTF">2022-12-30T09:14:00Z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